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773CC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SOMER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3424A2D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47DEE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00EA4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Knolles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collect the customs in the</w:t>
      </w:r>
    </w:p>
    <w:p w14:paraId="2D3E9B19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port of London and all ports and places from there as far as Gravesend</w:t>
      </w:r>
    </w:p>
    <w:p w14:paraId="55D0C8AD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 one side of the Thames, and Tilbury on the other side.</w:t>
      </w:r>
    </w:p>
    <w:p w14:paraId="45AF7056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p.88)</w:t>
      </w:r>
    </w:p>
    <w:p w14:paraId="767564C3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77EA9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B2C994" w14:textId="77777777" w:rsidR="000D7835" w:rsidRDefault="000D7835" w:rsidP="000D78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29BF0B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13E5" w14:textId="77777777" w:rsidR="000D7835" w:rsidRDefault="000D7835" w:rsidP="009139A6">
      <w:r>
        <w:separator/>
      </w:r>
    </w:p>
  </w:endnote>
  <w:endnote w:type="continuationSeparator" w:id="0">
    <w:p w14:paraId="2EC35573" w14:textId="77777777" w:rsidR="000D7835" w:rsidRDefault="000D78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7C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87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4A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5B682" w14:textId="77777777" w:rsidR="000D7835" w:rsidRDefault="000D7835" w:rsidP="009139A6">
      <w:r>
        <w:separator/>
      </w:r>
    </w:p>
  </w:footnote>
  <w:footnote w:type="continuationSeparator" w:id="0">
    <w:p w14:paraId="445B42DA" w14:textId="77777777" w:rsidR="000D7835" w:rsidRDefault="000D78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E6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5EE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77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835"/>
    <w:rsid w:val="000666E0"/>
    <w:rsid w:val="000D783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94F85"/>
  <w15:chartTrackingRefBased/>
  <w15:docId w15:val="{0E047D91-A0A7-46E9-8E46-D4E260EC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2021-04-21T11:28:00Z</dcterms:created>
  <dcterms:modified xsi:type="dcterms:W3CDTF">2021-04-21T11:28:00Z</dcterms:modified>
</cp:coreProperties>
</file>